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Friedhof Mörsch - Entfernung von Wurzeln, Fräsarbeiten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Wurzelstöcke von Thujen einer Hecke in einer Friedhofsanlage mittels Baumstumpffräse (Stubbenfräse) ausfräsen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